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2B34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7142B34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B34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B344" w14:textId="77777777" w:rsidR="00C44B8B" w:rsidRPr="00922D57" w:rsidRDefault="003B6E84" w:rsidP="00922D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6E84">
              <w:rPr>
                <w:b/>
                <w:sz w:val="26"/>
                <w:szCs w:val="26"/>
                <w:lang w:val="en-US"/>
              </w:rPr>
              <w:t>203C_</w:t>
            </w:r>
            <w:r w:rsidR="00922D57">
              <w:rPr>
                <w:b/>
                <w:sz w:val="26"/>
                <w:szCs w:val="26"/>
              </w:rPr>
              <w:t>206</w:t>
            </w:r>
          </w:p>
        </w:tc>
      </w:tr>
      <w:tr w:rsidR="00C44B8B" w14:paraId="7142B34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B34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B347" w14:textId="61E03FF8" w:rsidR="00C44B8B" w:rsidRPr="003B6E84" w:rsidRDefault="00FE4AE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E4AE5">
              <w:rPr>
                <w:b/>
                <w:sz w:val="26"/>
                <w:szCs w:val="26"/>
                <w:lang w:val="en-US"/>
              </w:rPr>
              <w:t>2322173</w:t>
            </w:r>
            <w:bookmarkStart w:id="1" w:name="_GoBack"/>
            <w:bookmarkEnd w:id="1"/>
            <w:r w:rsidR="00C44B8B" w:rsidRPr="003B6E84">
              <w:rPr>
                <w:b/>
                <w:sz w:val="26"/>
                <w:szCs w:val="26"/>
                <w:lang w:val="en-US"/>
              </w:rPr>
              <w:t xml:space="preserve">        </w:t>
            </w:r>
            <w:bookmarkEnd w:id="0"/>
          </w:p>
        </w:tc>
      </w:tr>
    </w:tbl>
    <w:p w14:paraId="7142B34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142B34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142B34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142B34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142B34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142B34E" w14:textId="77777777" w:rsidR="00C44B8B" w:rsidRPr="00CB6078" w:rsidRDefault="00C44B8B" w:rsidP="00C44B8B"/>
    <w:p w14:paraId="7142B34F" w14:textId="77777777" w:rsidR="00C44B8B" w:rsidRPr="00CB6078" w:rsidRDefault="00C44B8B" w:rsidP="00C44B8B"/>
    <w:p w14:paraId="7142B350" w14:textId="77777777" w:rsidR="00C44B8B" w:rsidRPr="00CB6078" w:rsidRDefault="00C44B8B" w:rsidP="00C44B8B"/>
    <w:p w14:paraId="7142B35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142B35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0604C">
        <w:rPr>
          <w:b/>
          <w:sz w:val="26"/>
          <w:szCs w:val="26"/>
        </w:rPr>
        <w:t>(</w:t>
      </w:r>
      <w:r w:rsidR="00D92CD6">
        <w:rPr>
          <w:b/>
          <w:sz w:val="26"/>
          <w:szCs w:val="26"/>
        </w:rPr>
        <w:t>Стяжка Г1 3.407.1-143.8.</w:t>
      </w:r>
      <w:r w:rsidR="008B56F4" w:rsidRPr="008B56F4">
        <w:rPr>
          <w:b/>
          <w:sz w:val="26"/>
          <w:szCs w:val="26"/>
        </w:rPr>
        <w:t>44</w:t>
      </w:r>
      <w:r w:rsidR="0020604C">
        <w:rPr>
          <w:b/>
          <w:sz w:val="26"/>
          <w:szCs w:val="26"/>
        </w:rPr>
        <w:t>)</w:t>
      </w:r>
      <w:r w:rsidR="00C173F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173FF">
        <w:rPr>
          <w:b/>
          <w:sz w:val="26"/>
          <w:szCs w:val="26"/>
          <w:u w:val="single"/>
        </w:rPr>
        <w:t>203</w:t>
      </w:r>
      <w:r w:rsidR="00F115B9" w:rsidRPr="00C173FF">
        <w:rPr>
          <w:b/>
          <w:sz w:val="26"/>
          <w:szCs w:val="26"/>
          <w:u w:val="single"/>
          <w:lang w:val="en-US"/>
        </w:rPr>
        <w:t>C</w:t>
      </w:r>
    </w:p>
    <w:p w14:paraId="7142B35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142B35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142B355" w14:textId="77777777" w:rsidR="004F4E9E" w:rsidRPr="0020604C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20604C">
        <w:rPr>
          <w:sz w:val="24"/>
          <w:szCs w:val="24"/>
        </w:rPr>
        <w:t xml:space="preserve">требования, характеристики </w:t>
      </w:r>
      <w:r w:rsidR="00D601A5" w:rsidRPr="0020604C">
        <w:rPr>
          <w:sz w:val="24"/>
          <w:szCs w:val="24"/>
        </w:rPr>
        <w:t>траверс</w:t>
      </w:r>
      <w:r w:rsidR="004F4E9E" w:rsidRPr="0020604C">
        <w:rPr>
          <w:sz w:val="24"/>
          <w:szCs w:val="24"/>
        </w:rPr>
        <w:t xml:space="preserve"> должны соответствовать </w:t>
      </w:r>
      <w:r w:rsidR="001759FB" w:rsidRPr="0020604C">
        <w:rPr>
          <w:sz w:val="24"/>
          <w:szCs w:val="24"/>
        </w:rPr>
        <w:t>требованиям</w:t>
      </w:r>
      <w:r w:rsidR="00C173FF">
        <w:rPr>
          <w:sz w:val="24"/>
          <w:szCs w:val="24"/>
        </w:rPr>
        <w:t xml:space="preserve"> </w:t>
      </w:r>
      <w:r w:rsidR="00593147" w:rsidRPr="0020604C">
        <w:rPr>
          <w:sz w:val="24"/>
          <w:szCs w:val="24"/>
        </w:rPr>
        <w:t>Т</w:t>
      </w:r>
      <w:bookmarkStart w:id="2" w:name="Поле4"/>
      <w:r w:rsidR="00D92CD6">
        <w:rPr>
          <w:sz w:val="24"/>
          <w:szCs w:val="24"/>
        </w:rPr>
        <w:t>ипового проекта</w:t>
      </w:r>
      <w:r w:rsidR="00F8261C" w:rsidRPr="0020604C">
        <w:rPr>
          <w:sz w:val="24"/>
          <w:szCs w:val="24"/>
        </w:rPr>
        <w:t xml:space="preserve"> </w:t>
      </w:r>
      <w:r w:rsidR="00D92CD6">
        <w:rPr>
          <w:sz w:val="24"/>
          <w:szCs w:val="24"/>
        </w:rPr>
        <w:t>3.407.1-143.8.</w:t>
      </w:r>
      <w:r w:rsidR="00F8261C" w:rsidRPr="0020604C">
        <w:rPr>
          <w:sz w:val="24"/>
          <w:szCs w:val="24"/>
        </w:rPr>
        <w:t>44</w:t>
      </w:r>
      <w:r w:rsidR="0073431B" w:rsidRPr="0020604C">
        <w:rPr>
          <w:sz w:val="24"/>
          <w:szCs w:val="24"/>
        </w:rPr>
        <w:t>.</w:t>
      </w:r>
      <w:bookmarkEnd w:id="2"/>
    </w:p>
    <w:p w14:paraId="7142B35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42B357" w14:textId="77777777" w:rsidR="00C875E2" w:rsidRDefault="00C875E2" w:rsidP="00C173F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142B358" w14:textId="77777777" w:rsidR="00C875E2" w:rsidRDefault="00C875E2" w:rsidP="00C875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7142B359" w14:textId="77777777" w:rsidR="00C875E2" w:rsidRDefault="00C875E2" w:rsidP="00C875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142B35A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42B35B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42B35C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142B35D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42B35E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142B35F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142B360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142B361" w14:textId="77777777" w:rsidR="00C875E2" w:rsidRDefault="00C875E2" w:rsidP="00C875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7142B362" w14:textId="77777777" w:rsidR="00C875E2" w:rsidRDefault="00C875E2" w:rsidP="00C875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42B363" w14:textId="77777777" w:rsidR="00C875E2" w:rsidRDefault="00C875E2" w:rsidP="00C875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42B364" w14:textId="77777777" w:rsidR="00C875E2" w:rsidRDefault="00C875E2" w:rsidP="00C875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7142B365" w14:textId="77777777" w:rsidR="00C875E2" w:rsidRDefault="00C173FF" w:rsidP="00C875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0604C">
        <w:rPr>
          <w:sz w:val="24"/>
          <w:szCs w:val="24"/>
        </w:rPr>
        <w:t>Т</w:t>
      </w:r>
      <w:r w:rsidR="00D92CD6">
        <w:rPr>
          <w:sz w:val="24"/>
          <w:szCs w:val="24"/>
        </w:rPr>
        <w:t>ипового проекта 3.407.1-143.8.</w:t>
      </w:r>
      <w:r w:rsidRPr="0020604C">
        <w:rPr>
          <w:sz w:val="24"/>
          <w:szCs w:val="24"/>
        </w:rPr>
        <w:t>44</w:t>
      </w:r>
      <w:r w:rsidR="00C875E2">
        <w:rPr>
          <w:sz w:val="26"/>
          <w:szCs w:val="26"/>
        </w:rPr>
        <w:t>;</w:t>
      </w:r>
    </w:p>
    <w:p w14:paraId="7142B366" w14:textId="77777777" w:rsidR="00C875E2" w:rsidRDefault="00C875E2" w:rsidP="00C875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142B367" w14:textId="77777777" w:rsidR="00C875E2" w:rsidRDefault="00C875E2" w:rsidP="00C875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142B368" w14:textId="77777777" w:rsidR="00C875E2" w:rsidRDefault="00C875E2" w:rsidP="00C875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142B369" w14:textId="77777777" w:rsidR="00C875E2" w:rsidRDefault="00C875E2" w:rsidP="00C875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7142B36A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42B36B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7142B36C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7142B36D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142B36E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42B36F" w14:textId="77777777" w:rsidR="00C875E2" w:rsidRDefault="00C875E2" w:rsidP="00C173F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142B370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42B371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42B372" w14:textId="77777777" w:rsidR="00C875E2" w:rsidRDefault="00C875E2" w:rsidP="00C173F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142B373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42B374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42B375" w14:textId="77777777" w:rsidR="00C875E2" w:rsidRDefault="00C875E2" w:rsidP="00C173F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42B376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142B377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142B378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7142B379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142B37A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7142B37B" w14:textId="77777777" w:rsidR="00C875E2" w:rsidRDefault="00C875E2" w:rsidP="00C875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7142B37C" w14:textId="77777777" w:rsidR="00C875E2" w:rsidRDefault="00C875E2" w:rsidP="00C875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142B37D" w14:textId="77777777" w:rsidR="00C875E2" w:rsidRDefault="00C875E2" w:rsidP="00C875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142B37E" w14:textId="77777777" w:rsidR="00C875E2" w:rsidRDefault="00C875E2" w:rsidP="00C173F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142B37F" w14:textId="77777777" w:rsidR="00C875E2" w:rsidRDefault="00C875E2" w:rsidP="00C875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142B380" w14:textId="77777777" w:rsidR="00C875E2" w:rsidRDefault="00C875E2" w:rsidP="00C875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42B381" w14:textId="77777777" w:rsidR="00562D55" w:rsidRPr="00CB6078" w:rsidRDefault="00562D55" w:rsidP="00451C4D">
      <w:pPr>
        <w:rPr>
          <w:sz w:val="26"/>
          <w:szCs w:val="26"/>
        </w:rPr>
      </w:pPr>
    </w:p>
    <w:p w14:paraId="7142B382" w14:textId="77777777" w:rsidR="001D6900" w:rsidRPr="00CB6078" w:rsidRDefault="001D6900" w:rsidP="00451C4D">
      <w:pPr>
        <w:rPr>
          <w:sz w:val="26"/>
          <w:szCs w:val="26"/>
        </w:rPr>
      </w:pPr>
    </w:p>
    <w:p w14:paraId="7142B383" w14:textId="77777777" w:rsidR="004A2665" w:rsidRPr="00CB6078" w:rsidRDefault="004A2665" w:rsidP="00451C4D">
      <w:pPr>
        <w:rPr>
          <w:sz w:val="26"/>
          <w:szCs w:val="26"/>
        </w:rPr>
      </w:pPr>
    </w:p>
    <w:p w14:paraId="7142B38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142B38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7142B38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2B389" w14:textId="77777777" w:rsidR="00CA4D9B" w:rsidRDefault="00CA4D9B">
      <w:r>
        <w:separator/>
      </w:r>
    </w:p>
  </w:endnote>
  <w:endnote w:type="continuationSeparator" w:id="0">
    <w:p w14:paraId="7142B38A" w14:textId="77777777" w:rsidR="00CA4D9B" w:rsidRDefault="00CA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2B387" w14:textId="77777777" w:rsidR="00CA4D9B" w:rsidRDefault="00CA4D9B">
      <w:r>
        <w:separator/>
      </w:r>
    </w:p>
  </w:footnote>
  <w:footnote w:type="continuationSeparator" w:id="0">
    <w:p w14:paraId="7142B388" w14:textId="77777777" w:rsidR="00CA4D9B" w:rsidRDefault="00CA4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2B38B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142B3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8EE97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1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0B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4BB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04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84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9B4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147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B1A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2574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1CD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6F4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3B2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D57"/>
    <w:rsid w:val="00924511"/>
    <w:rsid w:val="009265EE"/>
    <w:rsid w:val="0092750B"/>
    <w:rsid w:val="009303A1"/>
    <w:rsid w:val="00930DD7"/>
    <w:rsid w:val="00931754"/>
    <w:rsid w:val="009337EA"/>
    <w:rsid w:val="009344A0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F7D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3FF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5E2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D9B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6D5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16B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12A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CD6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1E3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DD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26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AE5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2B342"/>
  <w15:docId w15:val="{B29F3EA1-0F2C-4E2F-8F7C-5506FDD4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186D4-5D48-4477-AB5A-AB226069F29C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2B0FF0B-EFAF-4926-BE83-592235438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C6AEB0-4A18-4A7C-A25A-1EA93C52F4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22D50-B44F-4208-9778-04C7FF65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28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2015-04-24T08:49:00Z</dcterms:created>
  <dcterms:modified xsi:type="dcterms:W3CDTF">2015-11-06T10:40:00Z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